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F9552A" w:rsidRPr="002677F3" w:rsidTr="00F955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552A" w:rsidRPr="002677F3" w:rsidRDefault="00D82460" w:rsidP="00F955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9552A" w:rsidRPr="002677F3" w:rsidTr="00F955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2677F3" w:rsidRDefault="00F9552A" w:rsidP="00F955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677F3">
              <w:rPr>
                <w:color w:val="000000"/>
                <w:sz w:val="18"/>
                <w:szCs w:val="18"/>
              </w:rPr>
              <w:t xml:space="preserve"> </w:t>
            </w:r>
            <w:r w:rsidRPr="002677F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677F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677F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F9552A" w:rsidRPr="002677F3" w:rsidTr="00F955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2677F3" w:rsidRDefault="00F9552A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2677F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2677F3" w:rsidRDefault="00F9552A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2677F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2677F3" w:rsidRDefault="00F9552A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2677F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F9552A" w:rsidRPr="002677F3" w:rsidTr="00F955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2677F3" w:rsidRDefault="00D82460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2677F3" w:rsidRDefault="00D82460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2677F3" w:rsidRDefault="00D82460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9552A" w:rsidRPr="002677F3" w:rsidRDefault="00F9552A" w:rsidP="00367816">
      <w:pPr>
        <w:pStyle w:val="1"/>
      </w:pPr>
    </w:p>
    <w:p w:rsidR="00FB001B" w:rsidRPr="002677F3" w:rsidRDefault="00367816" w:rsidP="00367816">
      <w:pPr>
        <w:pStyle w:val="1"/>
      </w:pPr>
      <w:r w:rsidRPr="002677F3">
        <w:t>ПРОТОКОЛ</w:t>
      </w:r>
      <w:r w:rsidR="00FB001B" w:rsidRPr="002677F3">
        <w:rPr>
          <w:caps/>
        </w:rPr>
        <w:br/>
      </w:r>
      <w:r w:rsidR="003103DA" w:rsidRPr="002677F3">
        <w:t xml:space="preserve">проведения исследований (испытаний) и измерений </w:t>
      </w:r>
      <w:r w:rsidR="00577598" w:rsidRPr="002677F3">
        <w:t>аэрозолей преимущественно фиброгенного действия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2677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677F3" w:rsidRDefault="00FB001B" w:rsidP="00367816">
            <w:r w:rsidRPr="002677F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2677F3" w:rsidRDefault="00B4729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11091/039- П</w:t>
            </w:r>
          </w:p>
        </w:tc>
      </w:tr>
      <w:tr w:rsidR="00FB001B" w:rsidRPr="002677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677F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677F3" w:rsidRDefault="00FB001B" w:rsidP="00883461">
            <w:pPr>
              <w:pStyle w:val="a9"/>
              <w:rPr>
                <w:bCs/>
              </w:rPr>
            </w:pPr>
            <w:r w:rsidRPr="002677F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66C97" w:rsidRPr="002677F3" w:rsidRDefault="00466C97" w:rsidP="00466C97">
      <w:pPr>
        <w:rPr>
          <w:rStyle w:val="a7"/>
        </w:rPr>
      </w:pPr>
      <w:r w:rsidRPr="002677F3">
        <w:rPr>
          <w:rStyle w:val="a7"/>
        </w:rPr>
        <w:t xml:space="preserve">1. Дата: </w:t>
      </w:r>
    </w:p>
    <w:p w:rsidR="00466C97" w:rsidRPr="002677F3" w:rsidRDefault="00466C97" w:rsidP="00466C97">
      <w:pPr>
        <w:rPr>
          <w:rStyle w:val="a7"/>
          <w:b w:val="0"/>
        </w:rPr>
      </w:pPr>
      <w:r w:rsidRPr="002677F3">
        <w:rPr>
          <w:rStyle w:val="a7"/>
          <w:b w:val="0"/>
        </w:rPr>
        <w:t>1.1 Проведения измерений:</w:t>
      </w:r>
      <w:r w:rsidRPr="002677F3">
        <w:t xml:space="preserve"> </w:t>
      </w:r>
      <w:fldSimple w:instr=" DOCVARIABLE izm_date \* MERGEFORMAT ">
        <w:r w:rsidR="002443E1">
          <w:t xml:space="preserve">18.11.2016 </w:t>
        </w:r>
      </w:fldSimple>
    </w:p>
    <w:p w:rsidR="00466C97" w:rsidRPr="002677F3" w:rsidRDefault="00466C97" w:rsidP="00466C97">
      <w:pPr>
        <w:rPr>
          <w:b/>
        </w:rPr>
      </w:pPr>
      <w:r w:rsidRPr="002677F3">
        <w:rPr>
          <w:rStyle w:val="a7"/>
          <w:b w:val="0"/>
        </w:rPr>
        <w:t>1.2 Оформления протокола</w:t>
      </w:r>
      <w:r w:rsidRPr="002677F3">
        <w:rPr>
          <w:b/>
          <w:color w:val="000000"/>
        </w:rPr>
        <w:t xml:space="preserve">: </w:t>
      </w:r>
      <w:fldSimple w:instr=" DOCVARIABLE fill_date \* MERGEFORMAT ">
        <w:r w:rsidR="002443E1">
          <w:rPr>
            <w:bCs/>
          </w:rPr>
          <w:t xml:space="preserve">24.11.2016 </w:t>
        </w:r>
      </w:fldSimple>
    </w:p>
    <w:p w:rsidR="00C625F3" w:rsidRPr="002677F3" w:rsidRDefault="00C625F3" w:rsidP="00C625F3">
      <w:pPr>
        <w:pStyle w:val="a6"/>
      </w:pPr>
      <w:r w:rsidRPr="002677F3">
        <w:t>2. Сведения о работодателе:</w:t>
      </w:r>
    </w:p>
    <w:p w:rsidR="00C625F3" w:rsidRPr="002677F3" w:rsidRDefault="00C625F3" w:rsidP="00C625F3">
      <w:r w:rsidRPr="002677F3">
        <w:t>2.1. Наименование работодателя:</w:t>
      </w:r>
      <w:r w:rsidRPr="002677F3">
        <w:rPr>
          <w:rStyle w:val="aa"/>
        </w:rPr>
        <w:t xml:space="preserve"> </w:t>
      </w:r>
      <w:fldSimple w:instr=" DOCVARIABLE rbtd_name \* MERGEFORMAT ">
        <w:r w:rsidR="00B4729D" w:rsidRPr="00B4729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2677F3">
        <w:rPr>
          <w:rStyle w:val="aa"/>
        </w:rPr>
        <w:t> </w:t>
      </w:r>
    </w:p>
    <w:p w:rsidR="00C625F3" w:rsidRPr="002677F3" w:rsidRDefault="00C625F3" w:rsidP="00C625F3">
      <w:r w:rsidRPr="002677F3">
        <w:t>2.2. Место нахождения и место осуществления деятельности работодателя:</w:t>
      </w:r>
      <w:r w:rsidRPr="002677F3">
        <w:rPr>
          <w:rStyle w:val="aa"/>
        </w:rPr>
        <w:t xml:space="preserve"> </w:t>
      </w:r>
      <w:fldSimple w:instr=" DOCVARIABLE rbtd_adr \* MERGEFORMAT ">
        <w:r w:rsidR="00B4729D" w:rsidRPr="00B4729D">
          <w:rPr>
            <w:rStyle w:val="aa"/>
          </w:rPr>
          <w:t>440052, г. Пенза, ул. Ново-Тамбовская, д.9;</w:t>
        </w:r>
        <w:r w:rsidR="00B4729D" w:rsidRPr="00B4729D">
          <w:rPr>
            <w:u w:val="single"/>
          </w:rPr>
          <w:t xml:space="preserve"> г. Пенза, Автоматный переулок, д. 2А </w:t>
        </w:r>
      </w:fldSimple>
      <w:r w:rsidRPr="002677F3">
        <w:rPr>
          <w:rStyle w:val="aa"/>
        </w:rPr>
        <w:t> </w:t>
      </w:r>
    </w:p>
    <w:p w:rsidR="00C625F3" w:rsidRPr="002677F3" w:rsidRDefault="00C625F3" w:rsidP="00C625F3">
      <w:r w:rsidRPr="002677F3">
        <w:t>2.3. Наименование структурного подразделения:</w:t>
      </w:r>
      <w:r w:rsidRPr="002677F3">
        <w:rPr>
          <w:rStyle w:val="aa"/>
        </w:rPr>
        <w:t xml:space="preserve"> </w:t>
      </w:r>
      <w:fldSimple w:instr=" DOCVARIABLE ceh_info \* MERGEFORMAT ">
        <w:r w:rsidR="00B4729D" w:rsidRPr="00B4729D">
          <w:rPr>
            <w:rStyle w:val="aa"/>
          </w:rPr>
          <w:t xml:space="preserve"> Административно-хозяйственный персонал</w:t>
        </w:r>
      </w:fldSimple>
      <w:r w:rsidRPr="002677F3">
        <w:rPr>
          <w:rStyle w:val="aa"/>
        </w:rPr>
        <w:t> </w:t>
      </w:r>
    </w:p>
    <w:p w:rsidR="00367816" w:rsidRPr="002677F3" w:rsidRDefault="00C625F3" w:rsidP="0092778A">
      <w:pPr>
        <w:pStyle w:val="a6"/>
      </w:pPr>
      <w:r w:rsidRPr="002677F3">
        <w:t>3</w:t>
      </w:r>
      <w:r w:rsidR="00367816" w:rsidRPr="002677F3">
        <w:t>. Сведения о рабочем месте</w:t>
      </w:r>
      <w:r w:rsidR="003D76AA" w:rsidRPr="002677F3">
        <w:t>:</w:t>
      </w:r>
    </w:p>
    <w:p w:rsidR="00367816" w:rsidRPr="002677F3" w:rsidRDefault="00C625F3" w:rsidP="00367816">
      <w:r w:rsidRPr="002677F3">
        <w:t>3</w:t>
      </w:r>
      <w:r w:rsidR="00367816" w:rsidRPr="002677F3">
        <w:t>.1. Номер рабочего места:</w:t>
      </w:r>
      <w:r w:rsidR="00367816" w:rsidRPr="002677F3">
        <w:rPr>
          <w:rStyle w:val="aa"/>
        </w:rPr>
        <w:t xml:space="preserve"> </w:t>
      </w:r>
      <w:fldSimple w:instr=" DOCVARIABLE rm_number \* MERGEFORMAT ">
        <w:r w:rsidR="00B4729D" w:rsidRPr="00B4729D">
          <w:rPr>
            <w:u w:val="single"/>
          </w:rPr>
          <w:t xml:space="preserve"> 11091/</w:t>
        </w:r>
        <w:r w:rsidR="00B4729D">
          <w:t xml:space="preserve">039 </w:t>
        </w:r>
      </w:fldSimple>
      <w:r w:rsidR="00046815" w:rsidRPr="002677F3">
        <w:rPr>
          <w:rStyle w:val="aa"/>
        </w:rPr>
        <w:t> </w:t>
      </w:r>
    </w:p>
    <w:p w:rsidR="00367816" w:rsidRPr="002677F3" w:rsidRDefault="00C625F3" w:rsidP="00367816">
      <w:r w:rsidRPr="002677F3">
        <w:t>3</w:t>
      </w:r>
      <w:r w:rsidR="00367816" w:rsidRPr="002677F3">
        <w:t>.2. Наименование рабочего места:</w:t>
      </w:r>
      <w:r w:rsidR="00367816" w:rsidRPr="002677F3">
        <w:rPr>
          <w:rStyle w:val="aa"/>
        </w:rPr>
        <w:t xml:space="preserve"> </w:t>
      </w:r>
      <w:fldSimple w:instr=" DOCVARIABLE rm_name \* MERGEFORMAT ">
        <w:r w:rsidR="00B4729D" w:rsidRPr="00B4729D">
          <w:rPr>
            <w:rStyle w:val="aa"/>
          </w:rPr>
          <w:t xml:space="preserve"> Плотник </w:t>
        </w:r>
      </w:fldSimple>
    </w:p>
    <w:p w:rsidR="00367816" w:rsidRPr="002677F3" w:rsidRDefault="00C625F3" w:rsidP="00367816">
      <w:r w:rsidRPr="002677F3">
        <w:t>3</w:t>
      </w:r>
      <w:r w:rsidR="00367816" w:rsidRPr="002677F3">
        <w:t>.3. Код по ОК 016-94:</w:t>
      </w:r>
      <w:r w:rsidR="00367816" w:rsidRPr="002677F3">
        <w:rPr>
          <w:rStyle w:val="aa"/>
        </w:rPr>
        <w:t xml:space="preserve"> </w:t>
      </w:r>
      <w:fldSimple w:instr=" DOCVARIABLE codeok \* MERGEFORMAT ">
        <w:r w:rsidR="00B4729D" w:rsidRPr="00B4729D">
          <w:rPr>
            <w:rStyle w:val="aa"/>
          </w:rPr>
          <w:t xml:space="preserve"> 16671 </w:t>
        </w:r>
      </w:fldSimple>
      <w:r w:rsidR="00046815" w:rsidRPr="002677F3">
        <w:rPr>
          <w:rStyle w:val="aa"/>
        </w:rPr>
        <w:t> </w:t>
      </w:r>
    </w:p>
    <w:p w:rsidR="00466C97" w:rsidRPr="002677F3" w:rsidRDefault="00466C97" w:rsidP="00466C97">
      <w:pPr>
        <w:pStyle w:val="a6"/>
      </w:pPr>
      <w:r w:rsidRPr="002677F3">
        <w:t xml:space="preserve">4. Сведения о средствах измерения: </w:t>
      </w:r>
      <w:fldSimple w:instr=" DOCVARIABLE izm_tools \* MERGEFORMAT ">
        <w:r w:rsidR="00B4729D" w:rsidRPr="00B4729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466C97" w:rsidRPr="002677F3" w:rsidTr="00182AD0">
        <w:trPr>
          <w:jc w:val="center"/>
        </w:trPr>
        <w:tc>
          <w:tcPr>
            <w:tcW w:w="4678" w:type="dxa"/>
            <w:vAlign w:val="center"/>
          </w:tcPr>
          <w:p w:rsidR="00466C97" w:rsidRPr="002677F3" w:rsidRDefault="00466C97" w:rsidP="00466C97">
            <w:pPr>
              <w:pStyle w:val="a8"/>
            </w:pPr>
            <w:bookmarkStart w:id="3" w:name="si_table"/>
            <w:bookmarkEnd w:id="3"/>
            <w:r w:rsidRPr="002677F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66C97" w:rsidRPr="002677F3" w:rsidRDefault="00466C97" w:rsidP="00466C97">
            <w:pPr>
              <w:pStyle w:val="a8"/>
            </w:pPr>
            <w:bookmarkStart w:id="4" w:name="si_factory_num"/>
            <w:bookmarkEnd w:id="4"/>
            <w:r w:rsidRPr="002677F3">
              <w:t>Заводской номер</w:t>
            </w:r>
          </w:p>
        </w:tc>
        <w:tc>
          <w:tcPr>
            <w:tcW w:w="1560" w:type="dxa"/>
            <w:vAlign w:val="center"/>
          </w:tcPr>
          <w:p w:rsidR="00466C97" w:rsidRPr="002677F3" w:rsidRDefault="00466C97" w:rsidP="00466C97">
            <w:pPr>
              <w:pStyle w:val="a8"/>
            </w:pPr>
            <w:bookmarkStart w:id="5" w:name="si_sertif"/>
            <w:bookmarkEnd w:id="5"/>
            <w:r w:rsidRPr="002677F3">
              <w:t>№ свидетельства</w:t>
            </w:r>
          </w:p>
        </w:tc>
        <w:tc>
          <w:tcPr>
            <w:tcW w:w="1544" w:type="dxa"/>
            <w:vAlign w:val="center"/>
          </w:tcPr>
          <w:p w:rsidR="00466C97" w:rsidRPr="002677F3" w:rsidRDefault="00466C97" w:rsidP="00466C97">
            <w:pPr>
              <w:pStyle w:val="a8"/>
            </w:pPr>
            <w:r w:rsidRPr="002677F3">
              <w:t>Действительно до:</w:t>
            </w:r>
          </w:p>
        </w:tc>
        <w:tc>
          <w:tcPr>
            <w:tcW w:w="1413" w:type="dxa"/>
            <w:vAlign w:val="center"/>
          </w:tcPr>
          <w:p w:rsidR="00466C97" w:rsidRPr="002677F3" w:rsidRDefault="00466C97" w:rsidP="00466C97">
            <w:pPr>
              <w:pStyle w:val="a8"/>
            </w:pPr>
            <w:bookmarkStart w:id="6" w:name="si_end_date"/>
            <w:bookmarkEnd w:id="6"/>
            <w:r w:rsidRPr="002677F3">
              <w:t>Погрешность измерения</w:t>
            </w:r>
          </w:p>
        </w:tc>
      </w:tr>
      <w:tr w:rsidR="00D82460" w:rsidRPr="002677F3" w:rsidTr="00182AD0">
        <w:trPr>
          <w:jc w:val="center"/>
        </w:trPr>
        <w:tc>
          <w:tcPr>
            <w:tcW w:w="4678" w:type="dxa"/>
            <w:vAlign w:val="center"/>
          </w:tcPr>
          <w:p w:rsidR="00D82460" w:rsidRPr="002677F3" w:rsidRDefault="00D82460" w:rsidP="00D82460">
            <w:pPr>
              <w:pStyle w:val="a8"/>
              <w:jc w:val="left"/>
            </w:pPr>
            <w:r>
              <w:t>Весы электронные лабораторные GR-202</w:t>
            </w:r>
          </w:p>
        </w:tc>
        <w:tc>
          <w:tcPr>
            <w:tcW w:w="1134" w:type="dxa"/>
            <w:vAlign w:val="center"/>
          </w:tcPr>
          <w:p w:rsidR="00D82460" w:rsidRPr="002677F3" w:rsidRDefault="00D82460" w:rsidP="00466C97">
            <w:pPr>
              <w:pStyle w:val="a8"/>
            </w:pPr>
            <w:r>
              <w:t>14244554</w:t>
            </w:r>
          </w:p>
        </w:tc>
        <w:tc>
          <w:tcPr>
            <w:tcW w:w="1560" w:type="dxa"/>
            <w:vAlign w:val="center"/>
          </w:tcPr>
          <w:p w:rsidR="00D82460" w:rsidRPr="002677F3" w:rsidRDefault="00D82460" w:rsidP="00466C97">
            <w:pPr>
              <w:pStyle w:val="a8"/>
            </w:pPr>
            <w:r>
              <w:t>М-16-517491</w:t>
            </w:r>
          </w:p>
        </w:tc>
        <w:tc>
          <w:tcPr>
            <w:tcW w:w="1544" w:type="dxa"/>
            <w:vAlign w:val="center"/>
          </w:tcPr>
          <w:p w:rsidR="00D82460" w:rsidRPr="002677F3" w:rsidRDefault="00D82460" w:rsidP="00466C97">
            <w:pPr>
              <w:pStyle w:val="a8"/>
            </w:pPr>
            <w:r>
              <w:t>20.02.2017</w:t>
            </w:r>
          </w:p>
        </w:tc>
        <w:tc>
          <w:tcPr>
            <w:tcW w:w="1413" w:type="dxa"/>
            <w:vAlign w:val="center"/>
          </w:tcPr>
          <w:p w:rsidR="00D82460" w:rsidRPr="002677F3" w:rsidRDefault="00D82460" w:rsidP="00466C97">
            <w:pPr>
              <w:pStyle w:val="a8"/>
            </w:pPr>
            <w:r>
              <w:t>0-42 г. - ±0,03 мг; 42-210 г. - ±0,1 мг</w:t>
            </w:r>
          </w:p>
        </w:tc>
      </w:tr>
    </w:tbl>
    <w:p w:rsidR="00234932" w:rsidRPr="002677F3" w:rsidRDefault="00576095" w:rsidP="0092778A">
      <w:pPr>
        <w:pStyle w:val="a6"/>
      </w:pPr>
      <w:r w:rsidRPr="002677F3">
        <w:t>5</w:t>
      </w:r>
      <w:r w:rsidR="00234932" w:rsidRPr="002677F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82460" w:rsidRPr="00D82460" w:rsidRDefault="0022186C" w:rsidP="00AD14A4">
      <w:r w:rsidRPr="002677F3">
        <w:fldChar w:fldCharType="begin"/>
      </w:r>
      <w:r w:rsidR="00576095" w:rsidRPr="002677F3">
        <w:instrText xml:space="preserve"> DOCVARIABLE izm_nd_new \* MERGEFORMAT </w:instrText>
      </w:r>
      <w:r w:rsidRPr="002677F3">
        <w:fldChar w:fldCharType="separate"/>
      </w:r>
      <w:r w:rsidR="00D82460" w:rsidRPr="00D82460">
        <w:t>- Приказ Министерства труда и социальной защиты Российской Федерации от 24 января 2014г. №33н (ред. от 07.09.2015)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D82460" w:rsidRPr="00D82460" w:rsidRDefault="00D82460" w:rsidP="00AD14A4">
      <w:r w:rsidRPr="00D82460">
        <w:t>- ГН 2.2.5.1313-03 Предельно допустимые концентрации (ПДК) вредных веществ в воздухе рабочей зоны;</w:t>
      </w:r>
    </w:p>
    <w:p w:rsidR="00576095" w:rsidRPr="002677F3" w:rsidRDefault="00D82460" w:rsidP="00AD14A4">
      <w:r w:rsidRPr="00D82460">
        <w:t>- МУК 4.1.2468-09 Измерение массовых концентраций пыли в воздухе рабочей зоны предприятий горнорудной и нерудной промышленности.</w:t>
      </w:r>
      <w:r w:rsidR="0022186C" w:rsidRPr="002677F3">
        <w:fldChar w:fldCharType="end"/>
      </w:r>
    </w:p>
    <w:p w:rsidR="00FF386A" w:rsidRPr="002677F3" w:rsidRDefault="00FF386A" w:rsidP="00FF386A">
      <w:pPr>
        <w:pStyle w:val="a6"/>
      </w:pPr>
      <w:r w:rsidRPr="002677F3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2677F3" w:rsidTr="00D82460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2677F3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2677F3">
              <w:t>Наименование</w:t>
            </w:r>
          </w:p>
          <w:p w:rsidR="00FF386A" w:rsidRPr="002677F3" w:rsidRDefault="00FF386A" w:rsidP="00FF386A">
            <w:pPr>
              <w:pStyle w:val="a8"/>
            </w:pPr>
            <w:r w:rsidRPr="002677F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2677F3" w:rsidRDefault="00FF386A" w:rsidP="00FF386A">
            <w:pPr>
              <w:pStyle w:val="a8"/>
            </w:pPr>
            <w:bookmarkStart w:id="10" w:name="fact_column"/>
            <w:bookmarkEnd w:id="10"/>
            <w:r w:rsidRPr="002677F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2677F3" w:rsidRDefault="00FF386A" w:rsidP="00FF386A">
            <w:pPr>
              <w:pStyle w:val="a8"/>
            </w:pPr>
            <w:bookmarkStart w:id="11" w:name="norm_column"/>
            <w:bookmarkEnd w:id="11"/>
            <w:r w:rsidRPr="002677F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2677F3" w:rsidRDefault="00FF386A" w:rsidP="00FF386A">
            <w:pPr>
              <w:pStyle w:val="a8"/>
            </w:pPr>
            <w:bookmarkStart w:id="12" w:name="class_column"/>
            <w:bookmarkEnd w:id="12"/>
            <w:r w:rsidRPr="002677F3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2677F3" w:rsidRDefault="00FF386A" w:rsidP="00FF386A">
            <w:pPr>
              <w:pStyle w:val="a8"/>
            </w:pPr>
            <w:r w:rsidRPr="002677F3">
              <w:t xml:space="preserve"> </w:t>
            </w:r>
            <w:bookmarkStart w:id="13" w:name="kut_column"/>
            <w:bookmarkEnd w:id="13"/>
            <w:r w:rsidRPr="002677F3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2677F3" w:rsidRDefault="00FF386A" w:rsidP="00FF386A">
            <w:pPr>
              <w:pStyle w:val="a8"/>
            </w:pPr>
            <w:r w:rsidRPr="002677F3">
              <w:t xml:space="preserve"> </w:t>
            </w:r>
            <w:bookmarkStart w:id="14" w:name="time_column"/>
            <w:bookmarkEnd w:id="14"/>
            <w:r w:rsidRPr="002677F3">
              <w:t>Время воздействия, %</w:t>
            </w:r>
          </w:p>
        </w:tc>
      </w:tr>
      <w:tr w:rsidR="00D82460" w:rsidRPr="002677F3" w:rsidTr="00FF386A">
        <w:trPr>
          <w:jc w:val="center"/>
        </w:trPr>
        <w:tc>
          <w:tcPr>
            <w:tcW w:w="3237" w:type="dxa"/>
            <w:vAlign w:val="center"/>
          </w:tcPr>
          <w:p w:rsidR="00D82460" w:rsidRPr="00D82460" w:rsidRDefault="00D82460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Здание</w:t>
            </w:r>
          </w:p>
        </w:tc>
        <w:tc>
          <w:tcPr>
            <w:tcW w:w="1453" w:type="dxa"/>
            <w:vAlign w:val="center"/>
          </w:tcPr>
          <w:p w:rsidR="00D82460" w:rsidRPr="002677F3" w:rsidRDefault="00D8246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82460" w:rsidRPr="002677F3" w:rsidRDefault="00D8246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82460" w:rsidRPr="002677F3" w:rsidRDefault="00D8246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82460" w:rsidRPr="002677F3" w:rsidRDefault="00D8246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82460" w:rsidRPr="002677F3" w:rsidRDefault="00D82460" w:rsidP="00FF386A">
            <w:pPr>
              <w:pStyle w:val="a8"/>
            </w:pPr>
          </w:p>
        </w:tc>
      </w:tr>
      <w:tr w:rsidR="00D82460" w:rsidRPr="002677F3" w:rsidTr="00FF386A">
        <w:trPr>
          <w:jc w:val="center"/>
        </w:trPr>
        <w:tc>
          <w:tcPr>
            <w:tcW w:w="3237" w:type="dxa"/>
            <w:vAlign w:val="center"/>
          </w:tcPr>
          <w:p w:rsidR="00D82460" w:rsidRPr="00D82460" w:rsidRDefault="00D82460" w:rsidP="00FF386A">
            <w:pPr>
              <w:pStyle w:val="a8"/>
              <w:rPr>
                <w:i/>
              </w:rPr>
            </w:pPr>
            <w:bookmarkStart w:id="16" w:name="ko1_1772"/>
            <w:bookmarkEnd w:id="16"/>
            <w:r w:rsidRPr="00D82460">
              <w:rPr>
                <w:i/>
              </w:rPr>
              <w:t>Пыль растительного и животного происхождения: г) мучная, древесная и др. (с примесью диоксида кремния менее 2%), мг/м3</w:t>
            </w:r>
          </w:p>
        </w:tc>
        <w:tc>
          <w:tcPr>
            <w:tcW w:w="1453" w:type="dxa"/>
            <w:vAlign w:val="center"/>
          </w:tcPr>
          <w:p w:rsidR="00D82460" w:rsidRPr="002677F3" w:rsidRDefault="00D82460" w:rsidP="00FF386A">
            <w:pPr>
              <w:pStyle w:val="a8"/>
            </w:pPr>
            <w:r>
              <w:t>3.</w:t>
            </w:r>
            <w:r w:rsidR="00CD41C7">
              <w:t>5</w:t>
            </w:r>
          </w:p>
        </w:tc>
        <w:tc>
          <w:tcPr>
            <w:tcW w:w="1330" w:type="dxa"/>
            <w:vAlign w:val="center"/>
          </w:tcPr>
          <w:p w:rsidR="00D82460" w:rsidRPr="002677F3" w:rsidRDefault="00D82460" w:rsidP="00FF386A">
            <w:pPr>
              <w:pStyle w:val="a8"/>
            </w:pPr>
            <w:r>
              <w:t>-/6</w:t>
            </w:r>
          </w:p>
        </w:tc>
        <w:tc>
          <w:tcPr>
            <w:tcW w:w="1222" w:type="dxa"/>
            <w:vAlign w:val="center"/>
          </w:tcPr>
          <w:p w:rsidR="00D82460" w:rsidRPr="002677F3" w:rsidRDefault="00D82460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D82460" w:rsidRPr="002677F3" w:rsidRDefault="00D8246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82460" w:rsidRPr="00D82460" w:rsidRDefault="00D82460" w:rsidP="00FF386A">
            <w:pPr>
              <w:pStyle w:val="a8"/>
            </w:pPr>
            <w:r w:rsidRPr="00D82460">
              <w:t>10</w:t>
            </w:r>
          </w:p>
        </w:tc>
      </w:tr>
      <w:tr w:rsidR="00CD41C7" w:rsidRPr="002677F3" w:rsidTr="00FF386A">
        <w:trPr>
          <w:jc w:val="center"/>
        </w:trPr>
        <w:tc>
          <w:tcPr>
            <w:tcW w:w="3237" w:type="dxa"/>
            <w:vAlign w:val="center"/>
          </w:tcPr>
          <w:p w:rsidR="00CD41C7" w:rsidRPr="00CD41C7" w:rsidRDefault="00CD41C7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CD41C7" w:rsidRDefault="00CD41C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CD41C7" w:rsidRDefault="00CD41C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CD41C7" w:rsidRDefault="00CD41C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CD41C7" w:rsidRPr="002677F3" w:rsidRDefault="00CD41C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CD41C7" w:rsidRPr="00CD41C7" w:rsidRDefault="00CD41C7" w:rsidP="00FF386A">
            <w:pPr>
              <w:pStyle w:val="a8"/>
              <w:rPr>
                <w:b/>
              </w:rPr>
            </w:pPr>
            <w:r w:rsidRPr="00CD41C7">
              <w:rPr>
                <w:b/>
              </w:rPr>
              <w:t>100</w:t>
            </w:r>
          </w:p>
        </w:tc>
      </w:tr>
      <w:tr w:rsidR="00CD41C7" w:rsidRPr="002677F3" w:rsidTr="00FF386A">
        <w:trPr>
          <w:jc w:val="center"/>
        </w:trPr>
        <w:tc>
          <w:tcPr>
            <w:tcW w:w="3237" w:type="dxa"/>
            <w:vAlign w:val="center"/>
          </w:tcPr>
          <w:p w:rsidR="00CD41C7" w:rsidRPr="00CD41C7" w:rsidRDefault="00CD41C7" w:rsidP="00FF386A">
            <w:pPr>
              <w:pStyle w:val="a8"/>
              <w:rPr>
                <w:i/>
              </w:rPr>
            </w:pPr>
            <w:bookmarkStart w:id="18" w:name="kcss1772"/>
            <w:bookmarkEnd w:id="18"/>
            <w:r>
              <w:rPr>
                <w:i/>
              </w:rPr>
              <w:t>Пыль растительного и животного происхождения: г) мучная, древесная и др. (с примесью диоксида кремния менее 2%), мг/м3</w:t>
            </w:r>
          </w:p>
        </w:tc>
        <w:tc>
          <w:tcPr>
            <w:tcW w:w="1453" w:type="dxa"/>
            <w:vAlign w:val="center"/>
          </w:tcPr>
          <w:p w:rsidR="00CD41C7" w:rsidRDefault="00CD41C7" w:rsidP="00FF386A">
            <w:pPr>
              <w:pStyle w:val="a8"/>
            </w:pPr>
            <w:r>
              <w:t>0.35</w:t>
            </w:r>
          </w:p>
        </w:tc>
        <w:tc>
          <w:tcPr>
            <w:tcW w:w="1330" w:type="dxa"/>
            <w:vAlign w:val="center"/>
          </w:tcPr>
          <w:p w:rsidR="00CD41C7" w:rsidRDefault="00CD41C7" w:rsidP="00FF386A">
            <w:pPr>
              <w:pStyle w:val="a8"/>
            </w:pPr>
            <w:r>
              <w:t>6</w:t>
            </w:r>
          </w:p>
        </w:tc>
        <w:tc>
          <w:tcPr>
            <w:tcW w:w="1222" w:type="dxa"/>
            <w:vAlign w:val="center"/>
          </w:tcPr>
          <w:p w:rsidR="00CD41C7" w:rsidRDefault="00CD41C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CD41C7" w:rsidRPr="002677F3" w:rsidRDefault="00CD41C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CD41C7" w:rsidRPr="00CD41C7" w:rsidRDefault="00CD41C7" w:rsidP="00FF386A">
            <w:pPr>
              <w:pStyle w:val="a8"/>
              <w:rPr>
                <w:b/>
              </w:rPr>
            </w:pPr>
          </w:p>
        </w:tc>
      </w:tr>
    </w:tbl>
    <w:p w:rsidR="00234932" w:rsidRPr="002677F3" w:rsidRDefault="00234932" w:rsidP="00367816"/>
    <w:p w:rsidR="00D76DF8" w:rsidRPr="002677F3" w:rsidRDefault="00FF386A" w:rsidP="00D76DF8">
      <w:r w:rsidRPr="002677F3">
        <w:rPr>
          <w:b/>
          <w:color w:val="000000"/>
        </w:rPr>
        <w:lastRenderedPageBreak/>
        <w:t>7</w:t>
      </w:r>
      <w:r w:rsidR="00D76DF8" w:rsidRPr="002677F3">
        <w:rPr>
          <w:b/>
          <w:color w:val="000000"/>
        </w:rPr>
        <w:t>. Заключение:</w:t>
      </w:r>
      <w:r w:rsidR="00D76DF8" w:rsidRPr="002677F3">
        <w:rPr>
          <w:b/>
          <w:color w:val="000000"/>
        </w:rPr>
        <w:br/>
      </w:r>
      <w:fldSimple w:instr=" DOCVARIABLE att_zakl \* MERGEFORMAT ">
        <w:r w:rsidR="00CD41C7" w:rsidRPr="00CD41C7">
          <w:rPr>
            <w:bCs/>
          </w:rPr>
          <w:t>-</w:t>
        </w:r>
        <w:r w:rsidR="00CD41C7" w:rsidRPr="00CD41C7">
          <w:t xml:space="preserve"> фактический уровень вредного фактора соответствует гигиеническим нормативам;</w:t>
        </w:r>
      </w:fldSimple>
      <w:r w:rsidR="00D76DF8" w:rsidRPr="002677F3">
        <w:br/>
        <w:t>- класс</w:t>
      </w:r>
      <w:r w:rsidR="00EB50A7" w:rsidRPr="002677F3">
        <w:t xml:space="preserve"> (подкласс)</w:t>
      </w:r>
      <w:r w:rsidR="00D76DF8" w:rsidRPr="002677F3">
        <w:t xml:space="preserve"> условий труда - </w:t>
      </w:r>
      <w:fldSimple w:instr=" DOCVARIABLE class \* MERGEFORMAT ">
        <w:r w:rsidR="00CD41C7">
          <w:t>2</w:t>
        </w:r>
      </w:fldSimple>
    </w:p>
    <w:p w:rsidR="00EF6C29" w:rsidRPr="002677F3" w:rsidRDefault="00EF6C29" w:rsidP="00EF6C29">
      <w:pPr>
        <w:spacing w:before="120"/>
        <w:rPr>
          <w:rStyle w:val="a7"/>
        </w:rPr>
      </w:pPr>
      <w:r w:rsidRPr="002677F3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D82460" w:rsidTr="00D8246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82460" w:rsidRDefault="00D82460" w:rsidP="00EF6C29">
            <w:pPr>
              <w:pStyle w:val="a8"/>
            </w:pPr>
            <w:r w:rsidRPr="00D8246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82460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82460" w:rsidRDefault="00D82460" w:rsidP="00EF6C29">
            <w:pPr>
              <w:pStyle w:val="a8"/>
            </w:pPr>
            <w:r w:rsidRPr="00D8246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82460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82460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D82460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82460" w:rsidRDefault="00D82460" w:rsidP="00EF6C29">
            <w:pPr>
              <w:pStyle w:val="a8"/>
            </w:pPr>
            <w:r w:rsidRPr="00D82460">
              <w:t>Митяева Ольга Александровна</w:t>
            </w:r>
          </w:p>
        </w:tc>
      </w:tr>
      <w:tr w:rsidR="00EF6C29" w:rsidRPr="00D82460" w:rsidTr="00182AD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D82460" w:rsidRDefault="00D82460" w:rsidP="00EF6C29">
            <w:pPr>
              <w:pStyle w:val="a8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D82460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D82460" w:rsidRDefault="00D82460" w:rsidP="00EF6C29">
            <w:pPr>
              <w:pStyle w:val="a8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D82460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D82460" w:rsidRDefault="00D82460" w:rsidP="00EF6C29">
            <w:pPr>
              <w:pStyle w:val="a8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D82460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D82460" w:rsidRDefault="00D82460" w:rsidP="00EF6C29">
            <w:pPr>
              <w:pStyle w:val="a8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(Ф.И.О.)</w:t>
            </w:r>
          </w:p>
        </w:tc>
      </w:tr>
    </w:tbl>
    <w:p w:rsidR="007D1852" w:rsidRPr="002677F3" w:rsidRDefault="007D1852" w:rsidP="00794D4E">
      <w:pPr>
        <w:spacing w:before="120"/>
      </w:pPr>
    </w:p>
    <w:p w:rsidR="00466C97" w:rsidRPr="002677F3" w:rsidRDefault="00466C97" w:rsidP="00466C97">
      <w:r w:rsidRPr="002677F3">
        <w:rPr>
          <w:b/>
          <w:color w:val="000000"/>
        </w:rPr>
        <w:t>9. Сотрудники организации (лаборатории)</w:t>
      </w:r>
      <w:r w:rsidRPr="002677F3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66C97" w:rsidRPr="00D82460" w:rsidTr="00D8246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6C97" w:rsidRPr="00D82460" w:rsidRDefault="00D82460" w:rsidP="00466C97">
            <w:pPr>
              <w:pStyle w:val="a8"/>
            </w:pPr>
            <w:r w:rsidRPr="00D82460">
              <w:t>2344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6C97" w:rsidRPr="00D82460" w:rsidRDefault="00466C97" w:rsidP="00466C97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6C97" w:rsidRPr="00D82460" w:rsidRDefault="00D82460" w:rsidP="00466C97">
            <w:pPr>
              <w:pStyle w:val="a8"/>
            </w:pPr>
            <w:r w:rsidRPr="00D82460">
              <w:t>Инженер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6C97" w:rsidRPr="00D82460" w:rsidRDefault="00466C97" w:rsidP="00466C97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6C97" w:rsidRPr="00D82460" w:rsidRDefault="00466C97" w:rsidP="00466C97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66C97" w:rsidRPr="00D82460" w:rsidRDefault="00466C97" w:rsidP="00466C97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6C97" w:rsidRPr="00D82460" w:rsidRDefault="00D82460" w:rsidP="00466C97">
            <w:pPr>
              <w:pStyle w:val="a8"/>
            </w:pPr>
            <w:r w:rsidRPr="00D82460">
              <w:t xml:space="preserve"> Сливина Елена Валерьевна</w:t>
            </w:r>
          </w:p>
        </w:tc>
      </w:tr>
      <w:tr w:rsidR="00466C97" w:rsidRPr="00D82460" w:rsidTr="00182AD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66C97" w:rsidRPr="00D82460" w:rsidRDefault="00D82460" w:rsidP="00466C97">
            <w:pPr>
              <w:pStyle w:val="a8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66C97" w:rsidRPr="00D82460" w:rsidRDefault="00466C97" w:rsidP="00466C9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66C97" w:rsidRPr="00D82460" w:rsidRDefault="00D82460" w:rsidP="00466C97">
            <w:pPr>
              <w:pStyle w:val="a8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66C97" w:rsidRPr="00D82460" w:rsidRDefault="00466C97" w:rsidP="00466C97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66C97" w:rsidRPr="00D82460" w:rsidRDefault="00D82460" w:rsidP="00466C97">
            <w:pPr>
              <w:pStyle w:val="a8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66C97" w:rsidRPr="00D82460" w:rsidRDefault="00466C97" w:rsidP="00466C9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66C97" w:rsidRPr="00D82460" w:rsidRDefault="00D82460" w:rsidP="00466C97">
            <w:pPr>
              <w:pStyle w:val="a8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(Ф.И.О.)</w:t>
            </w:r>
          </w:p>
        </w:tc>
      </w:tr>
    </w:tbl>
    <w:p w:rsidR="00466C97" w:rsidRPr="002677F3" w:rsidRDefault="00466C97" w:rsidP="00794D4E">
      <w:pPr>
        <w:spacing w:before="120"/>
      </w:pPr>
    </w:p>
    <w:sectPr w:rsidR="00466C97" w:rsidRPr="002677F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460" w:rsidRDefault="00D82460" w:rsidP="0076042D">
      <w:pPr>
        <w:pStyle w:val="a9"/>
      </w:pPr>
      <w:r>
        <w:separator/>
      </w:r>
    </w:p>
  </w:endnote>
  <w:endnote w:type="continuationSeparator" w:id="0">
    <w:p w:rsidR="00D82460" w:rsidRDefault="00D8246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B5710" w:rsidTr="00182AD0">
      <w:tc>
        <w:tcPr>
          <w:tcW w:w="4821" w:type="dxa"/>
        </w:tcPr>
        <w:p w:rsidR="007B5710" w:rsidRPr="00182AD0" w:rsidRDefault="00B4729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11091/039- П</w:t>
          </w:r>
        </w:p>
      </w:tc>
      <w:tc>
        <w:tcPr>
          <w:tcW w:w="784" w:type="dxa"/>
        </w:tcPr>
        <w:p w:rsidR="007B5710" w:rsidRPr="00182AD0" w:rsidRDefault="007B5710" w:rsidP="00182AD0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815" w:type="dxa"/>
        </w:tcPr>
        <w:p w:rsidR="007B5710" w:rsidRPr="00182AD0" w:rsidRDefault="007B5710" w:rsidP="00182AD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82AD0">
            <w:rPr>
              <w:rStyle w:val="ad"/>
              <w:sz w:val="20"/>
              <w:szCs w:val="20"/>
            </w:rPr>
            <w:t xml:space="preserve">Стр. </w:t>
          </w:r>
          <w:r w:rsidR="0022186C" w:rsidRPr="00182AD0">
            <w:rPr>
              <w:rStyle w:val="ad"/>
              <w:sz w:val="20"/>
              <w:szCs w:val="20"/>
            </w:rPr>
            <w:fldChar w:fldCharType="begin"/>
          </w:r>
          <w:r w:rsidRPr="00182AD0">
            <w:rPr>
              <w:rStyle w:val="ad"/>
              <w:sz w:val="20"/>
              <w:szCs w:val="20"/>
            </w:rPr>
            <w:instrText xml:space="preserve">PAGE  </w:instrText>
          </w:r>
          <w:r w:rsidR="0022186C" w:rsidRPr="00182AD0">
            <w:rPr>
              <w:rStyle w:val="ad"/>
              <w:sz w:val="20"/>
              <w:szCs w:val="20"/>
            </w:rPr>
            <w:fldChar w:fldCharType="separate"/>
          </w:r>
          <w:r w:rsidR="00B4729D">
            <w:rPr>
              <w:rStyle w:val="ad"/>
              <w:noProof/>
              <w:sz w:val="20"/>
              <w:szCs w:val="20"/>
            </w:rPr>
            <w:t>1</w:t>
          </w:r>
          <w:r w:rsidR="0022186C" w:rsidRPr="00182AD0">
            <w:rPr>
              <w:rStyle w:val="ad"/>
              <w:sz w:val="20"/>
              <w:szCs w:val="20"/>
            </w:rPr>
            <w:fldChar w:fldCharType="end"/>
          </w:r>
          <w:r w:rsidRPr="00182AD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4729D" w:rsidRPr="00B4729D">
              <w:rPr>
                <w:rStyle w:val="ad"/>
                <w:noProof/>
                <w:sz w:val="20"/>
              </w:rPr>
              <w:t>2</w:t>
            </w:r>
          </w:fldSimple>
          <w:r w:rsidRPr="00182AD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B5710" w:rsidRPr="002677F3" w:rsidRDefault="00466C97" w:rsidP="00466C97">
    <w:pPr>
      <w:pStyle w:val="ac"/>
      <w:jc w:val="both"/>
      <w:rPr>
        <w:sz w:val="22"/>
        <w:szCs w:val="22"/>
      </w:rPr>
    </w:pPr>
    <w:r w:rsidRPr="002677F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460" w:rsidRDefault="00D82460" w:rsidP="0076042D">
      <w:pPr>
        <w:pStyle w:val="a9"/>
      </w:pPr>
      <w:r>
        <w:separator/>
      </w:r>
    </w:p>
  </w:footnote>
  <w:footnote w:type="continuationSeparator" w:id="0">
    <w:p w:rsidR="00D82460" w:rsidRDefault="00D8246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3;  11091/039, 11091/039-1А (11091/039), 11091/039-2А (11091/03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6671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Аэрозоли ПФД"/>
    <w:docVar w:name="fac_name2" w:val="Аэрозоли_ПФД"/>
    <w:docVar w:name="facid" w:val="3"/>
    <w:docVar w:name="fact_adr" w:val="   "/>
    <w:docVar w:name="factor_guid" w:val="F939FC0F46284C86959D956FABD8DFF5"/>
    <w:docVar w:name="fill_date" w:val="24.11.2016"/>
    <w:docVar w:name="hlp" w:val="3"/>
    <w:docVar w:name="izm_date" w:val="18.11.2016"/>
    <w:docVar w:name="izm_metod" w:val="    "/>
    <w:docVar w:name="izm_nd_new" w:val="- Приказ Министерства труда и социальной защиты Российской Федерации от 24 января 2014г. №33н (ред. от 07.09.2015) &quot;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 (Зарегистрировано в Минюсте России 21.03.2014 №31689);_x000D_- ГН 2.2.5.1313-03 Предельно допустимые концентрации (ПДК) вредных веществ в воздухе рабочей зоны;_x000D_- МУК 4.1.2468-09 Измерение массовых концентраций пыли в воздухе рабочей зоны предприятий горнорудной и нерудной промышленност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9- П "/>
    <w:docVar w:name="oborud" w:val=" Дрель, ручной инструмент "/>
    <w:docVar w:name="org_id" w:val="1"/>
    <w:docVar w:name="pers_guids" w:val="040F2EB9E84644269FA22694BED33907@132-572-644 49"/>
    <w:docVar w:name="pers_snils" w:val="040F2EB9E84644269FA22694BED33907@132-572-644 4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6CEB633E427471485A4CAEE7198FFB8"/>
    <w:docVar w:name="rm_id" w:val="110"/>
    <w:docVar w:name="rm_name" w:val=" Плотник "/>
    <w:docVar w:name="rm_number" w:val=" 11091/039 "/>
    <w:docVar w:name="si_guids" w:val="99C5B7B3A746484A8AB5C8A83C0D6432@14244554@20.02.2016@20.02.2017"/>
    <w:docVar w:name="sign_date" w:val="   "/>
    <w:docVar w:name="struct_info" w:val="    "/>
    <w:docVar w:name="template" w:val="apfd_prg_sout.dot"/>
    <w:docVar w:name="timesmena" w:val="360"/>
    <w:docVar w:name="tools" w:val=" Дерево "/>
    <w:docVar w:name="version" w:val="51"/>
    <w:docVar w:name="zona_name" w:val="Здание"/>
    <w:docVar w:name="zona_time" w:val="10"/>
  </w:docVars>
  <w:rsids>
    <w:rsidRoot w:val="008A3054"/>
    <w:rsid w:val="00025683"/>
    <w:rsid w:val="00046815"/>
    <w:rsid w:val="0005566C"/>
    <w:rsid w:val="000D1F5B"/>
    <w:rsid w:val="00110025"/>
    <w:rsid w:val="001429B1"/>
    <w:rsid w:val="00155ECB"/>
    <w:rsid w:val="001607C8"/>
    <w:rsid w:val="00172DAE"/>
    <w:rsid w:val="00182AD0"/>
    <w:rsid w:val="001F4D8D"/>
    <w:rsid w:val="0022186C"/>
    <w:rsid w:val="00234932"/>
    <w:rsid w:val="002443E1"/>
    <w:rsid w:val="002677F3"/>
    <w:rsid w:val="002E55C6"/>
    <w:rsid w:val="00305B2F"/>
    <w:rsid w:val="003103DA"/>
    <w:rsid w:val="00367816"/>
    <w:rsid w:val="003876C3"/>
    <w:rsid w:val="003A5458"/>
    <w:rsid w:val="003C24DB"/>
    <w:rsid w:val="003C3067"/>
    <w:rsid w:val="003C5E70"/>
    <w:rsid w:val="003D76AA"/>
    <w:rsid w:val="00402CAC"/>
    <w:rsid w:val="00444410"/>
    <w:rsid w:val="00466C97"/>
    <w:rsid w:val="004A47AD"/>
    <w:rsid w:val="004B4E98"/>
    <w:rsid w:val="004C4DB2"/>
    <w:rsid w:val="00563E94"/>
    <w:rsid w:val="00576095"/>
    <w:rsid w:val="00577598"/>
    <w:rsid w:val="005A3A36"/>
    <w:rsid w:val="005B466C"/>
    <w:rsid w:val="005B7FE8"/>
    <w:rsid w:val="005C0A9A"/>
    <w:rsid w:val="00641412"/>
    <w:rsid w:val="0069682B"/>
    <w:rsid w:val="006C28B3"/>
    <w:rsid w:val="007049EB"/>
    <w:rsid w:val="00710271"/>
    <w:rsid w:val="00717C9F"/>
    <w:rsid w:val="0076042D"/>
    <w:rsid w:val="00794D4E"/>
    <w:rsid w:val="007B5710"/>
    <w:rsid w:val="007D1852"/>
    <w:rsid w:val="007D2CEA"/>
    <w:rsid w:val="00876289"/>
    <w:rsid w:val="00883461"/>
    <w:rsid w:val="008A3054"/>
    <w:rsid w:val="008D4884"/>
    <w:rsid w:val="008E3F42"/>
    <w:rsid w:val="008E68DE"/>
    <w:rsid w:val="0090588D"/>
    <w:rsid w:val="0092778A"/>
    <w:rsid w:val="00A12349"/>
    <w:rsid w:val="00A91908"/>
    <w:rsid w:val="00A91A8F"/>
    <w:rsid w:val="00AA4551"/>
    <w:rsid w:val="00AD14A4"/>
    <w:rsid w:val="00AD7C32"/>
    <w:rsid w:val="00AF796F"/>
    <w:rsid w:val="00B4729D"/>
    <w:rsid w:val="00B923AB"/>
    <w:rsid w:val="00BA5029"/>
    <w:rsid w:val="00BC2F3C"/>
    <w:rsid w:val="00C02721"/>
    <w:rsid w:val="00C625F3"/>
    <w:rsid w:val="00CB5B42"/>
    <w:rsid w:val="00CD41C7"/>
    <w:rsid w:val="00CE3307"/>
    <w:rsid w:val="00D76DF8"/>
    <w:rsid w:val="00D82460"/>
    <w:rsid w:val="00DB5302"/>
    <w:rsid w:val="00DD6B1F"/>
    <w:rsid w:val="00DE4DAD"/>
    <w:rsid w:val="00E0662D"/>
    <w:rsid w:val="00E124F4"/>
    <w:rsid w:val="00E36337"/>
    <w:rsid w:val="00E66ED8"/>
    <w:rsid w:val="00EB50A7"/>
    <w:rsid w:val="00EB72AD"/>
    <w:rsid w:val="00EC09A2"/>
    <w:rsid w:val="00EC37A1"/>
    <w:rsid w:val="00ED72CF"/>
    <w:rsid w:val="00EF6C29"/>
    <w:rsid w:val="00F76072"/>
    <w:rsid w:val="00F9552A"/>
    <w:rsid w:val="00F964AA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apfd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apfd_prg_sout.dot</Template>
  <TotalTime>2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13</cp:revision>
  <dcterms:created xsi:type="dcterms:W3CDTF">2016-07-20T10:14:00Z</dcterms:created>
  <dcterms:modified xsi:type="dcterms:W3CDTF">2016-11-25T06:30:00Z</dcterms:modified>
</cp:coreProperties>
</file>